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190B34D0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 xml:space="preserve">podlimitní sektorovou veřejnou zakázku/ veřejnou zakázku malého </w:t>
      </w:r>
      <w:r w:rsidRPr="00ED145A">
        <w:rPr>
          <w:rFonts w:eastAsia="Times New Roman" w:cs="Times New Roman"/>
          <w:lang w:eastAsia="cs-CZ"/>
        </w:rPr>
        <w:t xml:space="preserve">rozsahu s názvem </w:t>
      </w:r>
      <w:r w:rsidR="00BD4BA1" w:rsidRPr="00ED145A">
        <w:rPr>
          <w:rFonts w:ascii="Verdana" w:hAnsi="Verdana"/>
        </w:rPr>
        <w:t>„</w:t>
      </w:r>
      <w:r w:rsidR="00BD4BA1" w:rsidRPr="00ED145A">
        <w:rPr>
          <w:rFonts w:ascii="Verdana" w:hAnsi="Verdana"/>
          <w:b/>
          <w:bCs/>
        </w:rPr>
        <w:t>Servis tlakové kanalizace z odsávacích stojanů pro OŘ PHA 2026 – 2027</w:t>
      </w:r>
      <w:r w:rsidR="00BD4BA1" w:rsidRPr="00ED145A">
        <w:rPr>
          <w:rFonts w:ascii="Verdana" w:hAnsi="Verdana"/>
        </w:rPr>
        <w:t>“</w:t>
      </w:r>
      <w:r w:rsidRPr="00ED145A">
        <w:rPr>
          <w:rFonts w:eastAsia="Times New Roman" w:cs="Times New Roman"/>
          <w:lang w:eastAsia="cs-CZ"/>
        </w:rPr>
        <w:t xml:space="preserve">, č.j. </w:t>
      </w:r>
      <w:r w:rsidR="00ED145A" w:rsidRPr="00ED145A">
        <w:t>88305</w:t>
      </w:r>
      <w:r w:rsidR="00ED145A" w:rsidRPr="0038471D">
        <w:t>/2026-SŽ-GŘ-O15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506EA6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506EA6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87CFB" w14:textId="77777777" w:rsidR="00506EA6" w:rsidRDefault="00506EA6" w:rsidP="00962258">
      <w:pPr>
        <w:spacing w:after="0" w:line="240" w:lineRule="auto"/>
      </w:pPr>
      <w:r>
        <w:separator/>
      </w:r>
    </w:p>
  </w:endnote>
  <w:endnote w:type="continuationSeparator" w:id="0">
    <w:p w14:paraId="4A2A4253" w14:textId="77777777" w:rsidR="00506EA6" w:rsidRDefault="00506EA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6A795" w14:textId="77777777" w:rsidR="00506EA6" w:rsidRDefault="00506EA6" w:rsidP="00962258">
      <w:pPr>
        <w:spacing w:after="0" w:line="240" w:lineRule="auto"/>
      </w:pPr>
      <w:r>
        <w:separator/>
      </w:r>
    </w:p>
  </w:footnote>
  <w:footnote w:type="continuationSeparator" w:id="0">
    <w:p w14:paraId="25841988" w14:textId="77777777" w:rsidR="00506EA6" w:rsidRDefault="00506EA6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D4EFA"/>
    <w:rsid w:val="004E143C"/>
    <w:rsid w:val="004E3A53"/>
    <w:rsid w:val="004F20BC"/>
    <w:rsid w:val="004F4B9B"/>
    <w:rsid w:val="004F69EA"/>
    <w:rsid w:val="00506EA6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009E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4BA1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5A"/>
    <w:rsid w:val="00ED14BD"/>
    <w:rsid w:val="00EE0A9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459A4"/>
    <w:rsid w:val="0049171C"/>
    <w:rsid w:val="004D4EFA"/>
    <w:rsid w:val="00710200"/>
    <w:rsid w:val="0087094D"/>
    <w:rsid w:val="00881E26"/>
    <w:rsid w:val="009F009E"/>
    <w:rsid w:val="00B72819"/>
    <w:rsid w:val="00BE31C7"/>
    <w:rsid w:val="00C601C7"/>
    <w:rsid w:val="00DB3D9A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B46B08-FDD9-42EE-B847-1C15585FA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90</TotalTime>
  <Pages>2</Pages>
  <Words>476</Words>
  <Characters>2812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Měřínská Aneta</cp:lastModifiedBy>
  <cp:revision>12</cp:revision>
  <cp:lastPrinted>2017-11-28T17:18:00Z</cp:lastPrinted>
  <dcterms:created xsi:type="dcterms:W3CDTF">2023-11-16T10:29:00Z</dcterms:created>
  <dcterms:modified xsi:type="dcterms:W3CDTF">2026-05-29T11:11:00Z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